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506F98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506F98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506F98">
        <w:rPr>
          <w:rFonts w:ascii="Arial" w:hAnsi="Arial"/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506F98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506F98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506F98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506F98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3C9698EB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506F98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54D9CE42" w14:textId="77777777" w:rsidR="00765493" w:rsidRPr="00AD3CA6" w:rsidRDefault="00765493" w:rsidP="00765493">
      <w:pPr>
        <w:rPr>
          <w:rFonts w:ascii="Arial" w:hAnsi="Arial"/>
          <w:sz w:val="20"/>
          <w:szCs w:val="20"/>
          <w:lang w:val="en-US"/>
        </w:rPr>
      </w:pPr>
      <w:bookmarkStart w:id="0" w:name="_hw03ohb9j2h6"/>
      <w:bookmarkEnd w:id="0"/>
      <w:proofErr w:type="spellStart"/>
      <w:r w:rsidRPr="00AD3CA6">
        <w:rPr>
          <w:rFonts w:ascii="Arial" w:hAnsi="Arial"/>
          <w:sz w:val="21"/>
          <w:szCs w:val="21"/>
          <w:lang w:val="en-US"/>
        </w:rPr>
        <w:t>Proje</w:t>
      </w:r>
      <w:r>
        <w:rPr>
          <w:rFonts w:ascii="Arial" w:hAnsi="Arial"/>
          <w:sz w:val="21"/>
          <w:szCs w:val="21"/>
          <w:lang w:val="en-US"/>
        </w:rPr>
        <w:t>k</w:t>
      </w:r>
      <w:r w:rsidRPr="00AD3CA6">
        <w:rPr>
          <w:rFonts w:ascii="Arial" w:hAnsi="Arial"/>
          <w:sz w:val="21"/>
          <w:szCs w:val="21"/>
          <w:lang w:val="en-US"/>
        </w:rPr>
        <w:t>t</w:t>
      </w:r>
      <w:proofErr w:type="spellEnd"/>
      <w:r w:rsidRPr="00AD3CA6">
        <w:rPr>
          <w:rFonts w:ascii="Arial" w:hAnsi="Arial"/>
          <w:sz w:val="21"/>
          <w:szCs w:val="21"/>
          <w:lang w:val="en-US"/>
        </w:rPr>
        <w:t>: {{project-name}}</w:t>
      </w:r>
    </w:p>
    <w:p w14:paraId="42CA9C35" w14:textId="77777777" w:rsidR="00765493" w:rsidRPr="00AD3CA6" w:rsidRDefault="00765493" w:rsidP="00765493">
      <w:pPr>
        <w:rPr>
          <w:rFonts w:ascii="Arial" w:hAnsi="Arial"/>
          <w:sz w:val="21"/>
          <w:szCs w:val="21"/>
          <w:lang w:val="en-US"/>
        </w:rPr>
      </w:pPr>
      <w:proofErr w:type="spellStart"/>
      <w:r w:rsidRPr="00F25A68">
        <w:rPr>
          <w:rFonts w:ascii="Arial" w:hAnsi="Arial"/>
          <w:sz w:val="21"/>
          <w:szCs w:val="21"/>
          <w:lang w:val="en-US"/>
        </w:rPr>
        <w:t>Jelentést</w:t>
      </w:r>
      <w:proofErr w:type="spellEnd"/>
      <w:r w:rsidRPr="00F25A68">
        <w:rPr>
          <w:rFonts w:ascii="Arial" w:hAnsi="Arial"/>
          <w:sz w:val="21"/>
          <w:szCs w:val="21"/>
          <w:lang w:val="en-US"/>
        </w:rPr>
        <w:t xml:space="preserve"> </w:t>
      </w:r>
      <w:proofErr w:type="spellStart"/>
      <w:r w:rsidRPr="00F25A68">
        <w:rPr>
          <w:rFonts w:ascii="Arial" w:hAnsi="Arial"/>
          <w:sz w:val="21"/>
          <w:szCs w:val="21"/>
          <w:lang w:val="en-US"/>
        </w:rPr>
        <w:t>létrehozta</w:t>
      </w:r>
      <w:proofErr w:type="spellEnd"/>
      <w:r w:rsidRPr="00AD3CA6">
        <w:rPr>
          <w:rFonts w:ascii="Arial" w:hAnsi="Arial"/>
          <w:sz w:val="21"/>
          <w:szCs w:val="21"/>
          <w:lang w:val="en-US"/>
        </w:rPr>
        <w:t>: {{Author}}</w:t>
      </w:r>
    </w:p>
    <w:p w14:paraId="71D77C1C" w14:textId="77777777" w:rsidR="00765493" w:rsidRPr="00AD3CA6" w:rsidRDefault="00765493" w:rsidP="00765493">
      <w:pPr>
        <w:rPr>
          <w:rFonts w:ascii="Arial" w:hAnsi="Arial"/>
          <w:sz w:val="21"/>
          <w:szCs w:val="21"/>
          <w:lang w:val="en-US"/>
        </w:rPr>
      </w:pPr>
      <w:proofErr w:type="spellStart"/>
      <w:r w:rsidRPr="00F25A68">
        <w:rPr>
          <w:rFonts w:ascii="Arial" w:hAnsi="Arial"/>
          <w:sz w:val="21"/>
          <w:szCs w:val="21"/>
          <w:lang w:val="en-US"/>
        </w:rPr>
        <w:t>Jelentés</w:t>
      </w:r>
      <w:proofErr w:type="spellEnd"/>
      <w:r w:rsidRPr="00F25A68">
        <w:rPr>
          <w:rFonts w:ascii="Arial" w:hAnsi="Arial"/>
          <w:sz w:val="21"/>
          <w:szCs w:val="21"/>
          <w:lang w:val="en-US"/>
        </w:rPr>
        <w:t xml:space="preserve"> </w:t>
      </w:r>
      <w:proofErr w:type="spellStart"/>
      <w:r w:rsidRPr="00F25A68">
        <w:rPr>
          <w:rFonts w:ascii="Arial" w:hAnsi="Arial"/>
          <w:sz w:val="21"/>
          <w:szCs w:val="21"/>
          <w:lang w:val="en-US"/>
        </w:rPr>
        <w:t>dátuma</w:t>
      </w:r>
      <w:proofErr w:type="spellEnd"/>
      <w:r w:rsidRPr="00AD3CA6">
        <w:rPr>
          <w:rFonts w:ascii="Arial" w:hAnsi="Arial"/>
          <w:sz w:val="21"/>
          <w:szCs w:val="21"/>
          <w:lang w:val="en-US"/>
        </w:rPr>
        <w:t>: {{Today}}</w:t>
      </w:r>
    </w:p>
    <w:p w14:paraId="0D07E136" w14:textId="199EB9BE" w:rsidR="00BB7C94" w:rsidRPr="00506F98" w:rsidRDefault="00E67539" w:rsidP="00BB7C94">
      <w:pPr>
        <w:spacing w:line="240" w:lineRule="auto"/>
        <w:rPr>
          <w:rFonts w:ascii="Arial" w:hAnsi="Arial"/>
          <w:lang w:val="en-US"/>
        </w:rPr>
      </w:pPr>
      <w:r w:rsidRPr="00506F98">
        <w:rPr>
          <w:rFonts w:ascii="Arial" w:hAnsi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506F98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506F98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en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59A0F7E8" w:rsidR="008E5F99" w:rsidRPr="00506F98" w:rsidRDefault="00765493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>
            <w:rPr>
              <w:rStyle w:val="normaltextrun"/>
              <w:rFonts w:ascii="Calibri" w:hAnsi="Calibri" w:cs="Calibri"/>
              <w:bdr w:val="none" w:sz="0" w:space="0" w:color="auto" w:frame="1"/>
              <w:lang w:val="hu-HU"/>
            </w:rPr>
            <w:t>Tartalomjegyzék</w:t>
          </w:r>
          <w:r w:rsidR="00E95D2B" w:rsidRPr="00506F98">
            <w:rPr>
              <w:rFonts w:ascii="Arial" w:hAnsi="Arial" w:cs="Arial"/>
            </w:rPr>
            <w:tab/>
          </w:r>
        </w:p>
        <w:p w14:paraId="6AAE2EC5" w14:textId="76DE7289" w:rsidR="00883287" w:rsidRPr="00506F98" w:rsidRDefault="00501A10">
          <w:pPr>
            <w:pStyle w:val="Verzeichnis1"/>
            <w:tabs>
              <w:tab w:val="right" w:pos="9730"/>
            </w:tabs>
            <w:rPr>
              <w:rFonts w:ascii="Arial" w:eastAsiaTheme="minorEastAsia" w:hAnsi="Arial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506F9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506F9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506F9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8895" w:history="1">
            <w:r w:rsidR="00883287" w:rsidRPr="00506F98">
              <w:rPr>
                <w:rStyle w:val="Hyperlink"/>
                <w:rFonts w:ascii="Arial" w:hAnsi="Arial"/>
                <w:noProof/>
                <w:lang w:val="en-US"/>
              </w:rPr>
              <w:t>{{pin-sort-title}}</w:t>
            </w:r>
            <w:r w:rsidR="00883287" w:rsidRPr="00506F98">
              <w:rPr>
                <w:rFonts w:ascii="Arial" w:hAnsi="Arial"/>
                <w:noProof/>
                <w:webHidden/>
              </w:rPr>
              <w:tab/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begin"/>
            </w:r>
            <w:r w:rsidR="00883287" w:rsidRPr="00506F98">
              <w:rPr>
                <w:rFonts w:ascii="Arial" w:hAnsi="Arial"/>
                <w:noProof/>
                <w:webHidden/>
              </w:rPr>
              <w:instrText xml:space="preserve"> PAGEREF _Toc135918895 \h </w:instrText>
            </w:r>
            <w:r w:rsidR="00883287" w:rsidRPr="00506F98">
              <w:rPr>
                <w:rFonts w:ascii="Arial" w:hAnsi="Arial"/>
                <w:noProof/>
                <w:webHidden/>
              </w:rPr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separate"/>
            </w:r>
            <w:r w:rsidR="00883287" w:rsidRPr="00506F98">
              <w:rPr>
                <w:rFonts w:ascii="Arial" w:hAnsi="Arial"/>
                <w:noProof/>
                <w:webHidden/>
              </w:rPr>
              <w:t>3</w:t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3745321B" w14:textId="78E3FF67" w:rsidR="00883287" w:rsidRPr="00506F98" w:rsidRDefault="00000000">
          <w:pPr>
            <w:pStyle w:val="Verzeichnis2"/>
            <w:tabs>
              <w:tab w:val="right" w:pos="9730"/>
            </w:tabs>
            <w:rPr>
              <w:rFonts w:ascii="Arial" w:eastAsiaTheme="minorEastAsia" w:hAnsi="Arial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8896" w:history="1">
            <w:r w:rsidR="00883287" w:rsidRPr="00506F98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 w:rsidR="00883287" w:rsidRPr="00506F98">
              <w:rPr>
                <w:rFonts w:ascii="Arial" w:hAnsi="Arial"/>
                <w:noProof/>
                <w:webHidden/>
              </w:rPr>
              <w:tab/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begin"/>
            </w:r>
            <w:r w:rsidR="00883287" w:rsidRPr="00506F98">
              <w:rPr>
                <w:rFonts w:ascii="Arial" w:hAnsi="Arial"/>
                <w:noProof/>
                <w:webHidden/>
              </w:rPr>
              <w:instrText xml:space="preserve"> PAGEREF _Toc135918896 \h </w:instrText>
            </w:r>
            <w:r w:rsidR="00883287" w:rsidRPr="00506F98">
              <w:rPr>
                <w:rFonts w:ascii="Arial" w:hAnsi="Arial"/>
                <w:noProof/>
                <w:webHidden/>
              </w:rPr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separate"/>
            </w:r>
            <w:r w:rsidR="00883287" w:rsidRPr="00506F98">
              <w:rPr>
                <w:rFonts w:ascii="Arial" w:hAnsi="Arial"/>
                <w:noProof/>
                <w:webHidden/>
              </w:rPr>
              <w:t>3</w:t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749FF6EB" w14:textId="32DF5755" w:rsidR="00883287" w:rsidRPr="00506F98" w:rsidRDefault="00000000">
          <w:pPr>
            <w:pStyle w:val="Verzeichnis3"/>
            <w:tabs>
              <w:tab w:val="right" w:pos="9730"/>
            </w:tabs>
            <w:rPr>
              <w:rFonts w:ascii="Arial" w:eastAsiaTheme="minorEastAsia" w:hAnsi="Arial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8897" w:history="1">
            <w:r w:rsidR="00883287" w:rsidRPr="00506F98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 w:rsidR="00883287" w:rsidRPr="00506F98">
              <w:rPr>
                <w:rFonts w:ascii="Arial" w:hAnsi="Arial"/>
                <w:noProof/>
                <w:webHidden/>
              </w:rPr>
              <w:tab/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begin"/>
            </w:r>
            <w:r w:rsidR="00883287" w:rsidRPr="00506F98">
              <w:rPr>
                <w:rFonts w:ascii="Arial" w:hAnsi="Arial"/>
                <w:noProof/>
                <w:webHidden/>
              </w:rPr>
              <w:instrText xml:space="preserve"> PAGEREF _Toc135918897 \h </w:instrText>
            </w:r>
            <w:r w:rsidR="00883287" w:rsidRPr="00506F98">
              <w:rPr>
                <w:rFonts w:ascii="Arial" w:hAnsi="Arial"/>
                <w:noProof/>
                <w:webHidden/>
              </w:rPr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separate"/>
            </w:r>
            <w:r w:rsidR="00883287" w:rsidRPr="00506F98">
              <w:rPr>
                <w:rFonts w:ascii="Arial" w:hAnsi="Arial"/>
                <w:noProof/>
                <w:webHidden/>
              </w:rPr>
              <w:t>3</w:t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27DF5D10" w14:textId="37D08FA8" w:rsidR="008E5F99" w:rsidRPr="00506F98" w:rsidRDefault="00501A10" w:rsidP="00053A97">
          <w:pPr>
            <w:rPr>
              <w:rFonts w:ascii="Arial" w:hAnsi="Arial"/>
              <w:lang w:val="en-US"/>
            </w:rPr>
          </w:pPr>
          <w:r w:rsidRPr="00506F98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506F98" w:rsidRDefault="008E5F99">
      <w:pPr>
        <w:spacing w:line="240" w:lineRule="auto"/>
        <w:rPr>
          <w:rFonts w:ascii="Arial" w:hAnsi="Arial"/>
          <w:lang w:val="en-US"/>
        </w:rPr>
      </w:pPr>
      <w:r w:rsidRPr="00506F98">
        <w:rPr>
          <w:rFonts w:ascii="Arial" w:hAnsi="Arial"/>
          <w:lang w:val="en-US"/>
        </w:rPr>
        <w:br w:type="page"/>
      </w:r>
    </w:p>
    <w:p w14:paraId="0096AB26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lastRenderedPageBreak/>
        <w:t>{{pin-sort}}</w:t>
      </w:r>
    </w:p>
    <w:p w14:paraId="2F30882E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{{sort-by-plan}}</w:t>
      </w:r>
    </w:p>
    <w:p w14:paraId="73E5091A" w14:textId="576B7530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{{plan-snippet-overview-a4}}</w:t>
      </w:r>
    </w:p>
    <w:p w14:paraId="349B1F39" w14:textId="77777777" w:rsidR="00592702" w:rsidRPr="00506F98" w:rsidRDefault="00592702" w:rsidP="00592702">
      <w:pPr>
        <w:pStyle w:val="berschrift1"/>
        <w:rPr>
          <w:rFonts w:ascii="Arial" w:hAnsi="Arial" w:cs="Arial"/>
          <w:lang w:val="en-US"/>
        </w:rPr>
      </w:pPr>
      <w:bookmarkStart w:id="1" w:name="_Toc68250572"/>
      <w:bookmarkStart w:id="2" w:name="_Toc94713309"/>
      <w:bookmarkStart w:id="3" w:name="_Toc135918895"/>
      <w:r w:rsidRPr="00506F98">
        <w:rPr>
          <w:rFonts w:ascii="Arial" w:hAnsi="Arial" w:cs="Arial"/>
          <w:lang w:val="en-US"/>
        </w:rPr>
        <w:t>{{pin-sort-title}}</w:t>
      </w:r>
      <w:bookmarkEnd w:id="1"/>
      <w:bookmarkEnd w:id="2"/>
      <w:bookmarkEnd w:id="3"/>
    </w:p>
    <w:p w14:paraId="3E0997D0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506F98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506F98">
        <w:rPr>
          <w:rFonts w:ascii="Arial" w:hAnsi="Arial"/>
          <w:sz w:val="10"/>
          <w:szCs w:val="10"/>
          <w:lang w:val="en-US"/>
        </w:rPr>
        <w:t>}}</w:t>
      </w:r>
    </w:p>
    <w:p w14:paraId="1111D2B1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{{pins}}</w:t>
      </w:r>
    </w:p>
    <w:p w14:paraId="73CC98C1" w14:textId="77777777" w:rsidR="00592702" w:rsidRPr="00506F98" w:rsidRDefault="00592702" w:rsidP="00592702">
      <w:pPr>
        <w:pStyle w:val="berschrift2"/>
        <w:rPr>
          <w:rFonts w:ascii="Arial" w:hAnsi="Arial"/>
          <w:lang w:val="en-US"/>
        </w:rPr>
      </w:pPr>
      <w:bookmarkStart w:id="4" w:name="_Toc509310938"/>
      <w:bookmarkStart w:id="5" w:name="_Toc515875245"/>
      <w:bookmarkStart w:id="6" w:name="_Toc68250573"/>
      <w:bookmarkStart w:id="7" w:name="_Toc94713310"/>
      <w:bookmarkStart w:id="8" w:name="_Toc135918896"/>
      <w:r w:rsidRPr="00506F98">
        <w:rPr>
          <w:rFonts w:ascii="Arial" w:hAnsi="Arial"/>
          <w:lang w:val="en-US"/>
        </w:rPr>
        <w:t>Pin #{{pin-number}}</w:t>
      </w:r>
      <w:bookmarkEnd w:id="4"/>
      <w:r w:rsidRPr="00506F98">
        <w:rPr>
          <w:rFonts w:ascii="Arial" w:hAnsi="Arial"/>
          <w:lang w:val="en-US"/>
        </w:rPr>
        <w:t xml:space="preserve"> – {{pin-title}}</w:t>
      </w:r>
      <w:bookmarkEnd w:id="5"/>
      <w:bookmarkEnd w:id="6"/>
      <w:bookmarkEnd w:id="7"/>
      <w:bookmarkEnd w:id="8"/>
    </w:p>
    <w:p w14:paraId="102EC0A9" w14:textId="507B9F3C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765493" w:rsidRPr="00765493" w14:paraId="511977E7" w14:textId="77777777" w:rsidTr="00C02492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6CA1BF00" w14:textId="3757296E" w:rsidR="00765493" w:rsidRPr="00506F98" w:rsidRDefault="00765493" w:rsidP="00765493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Kategória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14295844" w14:textId="3087DA47" w:rsidR="00765493" w:rsidRPr="00506F98" w:rsidRDefault="00765493" w:rsidP="00765493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112BE686" w14:textId="7BF18A5B" w:rsidR="00765493" w:rsidRPr="00506F98" w:rsidRDefault="00765493" w:rsidP="00765493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Terv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vAlign w:val="bottom"/>
          </w:tcPr>
          <w:p w14:paraId="5C375089" w14:textId="019D0B98" w:rsidR="00765493" w:rsidRPr="00506F98" w:rsidRDefault="00765493" w:rsidP="00765493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F25A68">
              <w:rPr>
                <w:rFonts w:ascii="Arial" w:hAnsi="Arial"/>
                <w:sz w:val="20"/>
                <w:szCs w:val="20"/>
                <w:lang w:val="de-AT"/>
              </w:rPr>
              <w:t>{{</w:t>
            </w:r>
            <w:proofErr w:type="spellStart"/>
            <w:r w:rsidRPr="00F25A68">
              <w:rPr>
                <w:rFonts w:ascii="Arial" w:hAnsi="Arial"/>
                <w:sz w:val="20"/>
                <w:szCs w:val="20"/>
                <w:lang w:val="de-AT"/>
              </w:rPr>
              <w:t>pin</w:t>
            </w:r>
            <w:proofErr w:type="spellEnd"/>
            <w:r w:rsidRPr="00F25A68">
              <w:rPr>
                <w:rFonts w:ascii="Arial" w:hAnsi="Arial"/>
                <w:sz w:val="20"/>
                <w:szCs w:val="20"/>
                <w:lang w:val="de-AT"/>
              </w:rPr>
              <w:t xml:space="preserve">-plan-name}} </w:t>
            </w:r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V{{</w:t>
            </w:r>
            <w:proofErr w:type="spellStart"/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pin</w:t>
            </w:r>
            <w:proofErr w:type="spellEnd"/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-plan-version}}</w:t>
            </w:r>
          </w:p>
        </w:tc>
      </w:tr>
      <w:tr w:rsidR="00765493" w:rsidRPr="00506F98" w14:paraId="36EEA692" w14:textId="77777777" w:rsidTr="00C02492">
        <w:trPr>
          <w:trHeight w:val="264"/>
        </w:trPr>
        <w:tc>
          <w:tcPr>
            <w:tcW w:w="1560" w:type="dxa"/>
            <w:shd w:val="clear" w:color="auto" w:fill="auto"/>
          </w:tcPr>
          <w:p w14:paraId="5919B47B" w14:textId="2479C003" w:rsidR="00765493" w:rsidRPr="00506F98" w:rsidRDefault="00765493" w:rsidP="00765493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Állapot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</w:tcPr>
          <w:p w14:paraId="4A2DAB2C" w14:textId="2D951D5A" w:rsidR="00765493" w:rsidRPr="00506F98" w:rsidRDefault="00765493" w:rsidP="00765493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550CA4AE" w14:textId="5F3B64B7" w:rsidR="00765493" w:rsidRPr="00506F98" w:rsidRDefault="00765493" w:rsidP="00765493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Létrehozta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61167E0D" w14:textId="328A944D" w:rsidR="00765493" w:rsidRPr="00506F98" w:rsidRDefault="00765493" w:rsidP="00765493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/ </w:t>
            </w:r>
            <w:r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7C78ED73" w14:textId="77777777" w:rsidR="00592702" w:rsidRPr="00506F98" w:rsidRDefault="00592702" w:rsidP="00592702">
      <w:pPr>
        <w:rPr>
          <w:rFonts w:ascii="Arial" w:hAnsi="Arial"/>
          <w:sz w:val="2"/>
          <w:szCs w:val="2"/>
          <w:lang w:val="en-US"/>
        </w:rPr>
      </w:pPr>
    </w:p>
    <w:p w14:paraId="463A60BE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{{if-tasks}}</w:t>
      </w:r>
    </w:p>
    <w:p w14:paraId="489E3E8D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{{tasks}}</w:t>
      </w:r>
    </w:p>
    <w:p w14:paraId="79D285C7" w14:textId="1FE35AAD" w:rsidR="00592702" w:rsidRPr="00506F98" w:rsidRDefault="00765493" w:rsidP="00592702">
      <w:pPr>
        <w:pStyle w:val="berschrift3"/>
        <w:rPr>
          <w:rFonts w:ascii="Arial" w:hAnsi="Arial" w:cs="Arial"/>
          <w:lang w:val="en-US"/>
        </w:rPr>
      </w:pPr>
      <w:bookmarkStart w:id="9" w:name="_Toc509310939"/>
      <w:bookmarkStart w:id="10" w:name="_Toc515875246"/>
      <w:bookmarkStart w:id="11" w:name="_Toc68250574"/>
      <w:bookmarkStart w:id="12" w:name="_Toc94713311"/>
      <w:bookmarkStart w:id="13" w:name="_Toc135918897"/>
      <w:proofErr w:type="spellStart"/>
      <w:r>
        <w:rPr>
          <w:rFonts w:ascii="Arial" w:hAnsi="Arial" w:cs="Arial"/>
          <w:lang w:val="en-US"/>
        </w:rPr>
        <w:t>Feladat</w:t>
      </w:r>
      <w:proofErr w:type="spellEnd"/>
      <w:r w:rsidR="00592702" w:rsidRPr="00506F98">
        <w:rPr>
          <w:rFonts w:ascii="Arial" w:hAnsi="Arial" w:cs="Arial"/>
          <w:lang w:val="en-US"/>
        </w:rPr>
        <w:t xml:space="preserve"> #{{task-number}} {{task-title}}</w:t>
      </w:r>
      <w:bookmarkEnd w:id="9"/>
      <w:bookmarkEnd w:id="10"/>
      <w:bookmarkEnd w:id="11"/>
      <w:bookmarkEnd w:id="12"/>
      <w:bookmarkEnd w:id="13"/>
    </w:p>
    <w:p w14:paraId="1C632C57" w14:textId="77777777" w:rsidR="00592702" w:rsidRPr="00506F98" w:rsidRDefault="00592702" w:rsidP="00592702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765493" w:rsidRPr="00506F98" w14:paraId="00F886E7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A8C1A0" w14:textId="03B0F082" w:rsidR="00765493" w:rsidRPr="00506F98" w:rsidRDefault="00765493" w:rsidP="00765493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Jogosult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18DD8F" w14:textId="552A8128" w:rsidR="00765493" w:rsidRPr="00506F98" w:rsidRDefault="00765493" w:rsidP="00765493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AD3CA6">
              <w:rPr>
                <w:rFonts w:ascii="Arial" w:hAnsi="Arial"/>
                <w:sz w:val="18"/>
                <w:szCs w:val="18"/>
                <w:lang w:val="en-US"/>
              </w:rPr>
              <w:t>{{task-assignee}} -</w:t>
            </w:r>
            <w:r w:rsidRPr="00AD3CA6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765493" w:rsidRPr="00506F98" w14:paraId="147521A3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5BF820" w14:textId="3A553E0F" w:rsidR="00765493" w:rsidRPr="00506F98" w:rsidRDefault="00765493" w:rsidP="00765493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Állapot</w:t>
            </w:r>
            <w:proofErr w:type="spellEnd"/>
            <w:r w:rsidRPr="00AD3CA6">
              <w:rPr>
                <w:rFonts w:ascii="Arial" w:hAnsi="Arial"/>
                <w:lang w:val="en-US"/>
              </w:rPr>
              <w:t xml:space="preserve">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4AC3E9" w14:textId="2734F724" w:rsidR="00765493" w:rsidRPr="00506F98" w:rsidRDefault="00765493" w:rsidP="00765493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</w:t>
            </w:r>
            <w:proofErr w:type="spellStart"/>
            <w:r w:rsidRPr="00AD3CA6">
              <w:rPr>
                <w:rFonts w:ascii="Arial" w:hAnsi="Arial"/>
                <w:lang w:val="en-US"/>
              </w:rPr>
              <w:t>taskstatus</w:t>
            </w:r>
            <w:proofErr w:type="spellEnd"/>
            <w:r w:rsidRPr="00AD3CA6">
              <w:rPr>
                <w:rFonts w:ascii="Arial" w:hAnsi="Arial"/>
                <w:lang w:val="en-US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4A903F" w14:textId="5CAAB44C" w:rsidR="00765493" w:rsidRPr="00506F98" w:rsidRDefault="00765493" w:rsidP="00765493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Állapot</w:t>
            </w:r>
            <w:proofErr w:type="spellEnd"/>
            <w:r w:rsidRPr="00AD3CA6">
              <w:rPr>
                <w:rFonts w:ascii="Arial" w:hAnsi="Arial"/>
                <w:lang w:val="en-US"/>
              </w:rPr>
              <w:t xml:space="preserve">: 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8C891D" w14:textId="20B78C85" w:rsidR="00765493" w:rsidRPr="00506F98" w:rsidRDefault="00765493" w:rsidP="00765493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</w:t>
            </w:r>
            <w:proofErr w:type="spellStart"/>
            <w:r w:rsidRPr="00AD3CA6">
              <w:rPr>
                <w:rFonts w:ascii="Arial" w:hAnsi="Arial"/>
                <w:lang w:val="en-US"/>
              </w:rPr>
              <w:t>taskstatus</w:t>
            </w:r>
            <w:proofErr w:type="spellEnd"/>
            <w:r w:rsidRPr="00AD3CA6">
              <w:rPr>
                <w:rFonts w:ascii="Arial" w:hAnsi="Arial"/>
                <w:lang w:val="en-US"/>
              </w:rPr>
              <w:t>}}</w:t>
            </w:r>
          </w:p>
        </w:tc>
      </w:tr>
      <w:tr w:rsidR="00765493" w:rsidRPr="00506F98" w14:paraId="34402CE1" w14:textId="77777777" w:rsidTr="00C02492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9826AE" w14:textId="4D4F7395" w:rsidR="00765493" w:rsidRPr="00506F98" w:rsidRDefault="00765493" w:rsidP="00765493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Létrehozta</w:t>
            </w:r>
            <w:proofErr w:type="spellEnd"/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10D175" w14:textId="5A96013E" w:rsidR="00765493" w:rsidRPr="00506F98" w:rsidRDefault="00765493" w:rsidP="00765493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lang w:val="en-US"/>
              </w:rPr>
              <w:t>{{task-created-by}} -</w:t>
            </w:r>
            <w:r w:rsidRPr="00AD3CA6">
              <w:rPr>
                <w:rFonts w:ascii="Arial" w:hAnsi="Arial"/>
                <w:color w:val="A6A6A6" w:themeColor="background1" w:themeShade="A6"/>
                <w:lang w:val="en-US"/>
              </w:rPr>
              <w:t xml:space="preserve"> ({{task-created}})</w:t>
            </w:r>
          </w:p>
        </w:tc>
      </w:tr>
    </w:tbl>
    <w:p w14:paraId="1D067022" w14:textId="77777777" w:rsidR="00592702" w:rsidRPr="00506F98" w:rsidRDefault="00592702" w:rsidP="00592702">
      <w:pPr>
        <w:rPr>
          <w:rFonts w:ascii="Arial" w:hAnsi="Arial"/>
          <w:sz w:val="2"/>
          <w:szCs w:val="2"/>
          <w:lang w:val="en-US"/>
        </w:rPr>
      </w:pPr>
    </w:p>
    <w:p w14:paraId="1B088B44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{{/tasks}}</w:t>
      </w:r>
    </w:p>
    <w:p w14:paraId="31D36B0C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{{end-if-tasks}}</w:t>
      </w:r>
    </w:p>
    <w:p w14:paraId="16BE7FCE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{{if-media}}</w:t>
      </w:r>
    </w:p>
    <w:p w14:paraId="2539D083" w14:textId="5363132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{{picture-table-</w:t>
      </w:r>
      <w:r w:rsidR="00DF3AC9" w:rsidRPr="00506F98">
        <w:rPr>
          <w:rFonts w:ascii="Arial" w:hAnsi="Arial"/>
          <w:sz w:val="10"/>
          <w:szCs w:val="10"/>
          <w:lang w:val="en-US"/>
        </w:rPr>
        <w:t>large</w:t>
      </w:r>
      <w:r w:rsidRPr="00506F98">
        <w:rPr>
          <w:rFonts w:ascii="Arial" w:hAnsi="Arial"/>
          <w:sz w:val="10"/>
          <w:szCs w:val="10"/>
          <w:lang w:val="en-US"/>
        </w:rPr>
        <w:t>}}</w:t>
      </w:r>
    </w:p>
    <w:p w14:paraId="360100CA" w14:textId="77777777" w:rsidR="00592702" w:rsidRPr="00506F98" w:rsidRDefault="00592702" w:rsidP="00592702">
      <w:pPr>
        <w:rPr>
          <w:rFonts w:ascii="Arial" w:hAnsi="Arial"/>
          <w:sz w:val="13"/>
          <w:szCs w:val="13"/>
          <w:lang w:val="en-US"/>
        </w:rPr>
      </w:pPr>
      <w:r w:rsidRPr="00506F98">
        <w:rPr>
          <w:rFonts w:ascii="Arial" w:hAnsi="Arial"/>
          <w:sz w:val="13"/>
          <w:szCs w:val="13"/>
          <w:lang w:val="en-US"/>
        </w:rPr>
        <w:t>{{pin-notes-format}}</w:t>
      </w:r>
    </w:p>
    <w:p w14:paraId="5F881EFF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{{pin-media-without-notes}}</w:t>
      </w:r>
    </w:p>
    <w:p w14:paraId="0419FFC5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{{attach-documents}}</w:t>
      </w:r>
    </w:p>
    <w:p w14:paraId="7475E7F4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{{end-if-media}}</w:t>
      </w:r>
    </w:p>
    <w:p w14:paraId="6A506F1A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506F98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506F98">
        <w:rPr>
          <w:rFonts w:ascii="Arial" w:hAnsi="Arial"/>
          <w:sz w:val="10"/>
          <w:szCs w:val="10"/>
          <w:lang w:val="en-US"/>
        </w:rPr>
        <w:t>}}</w:t>
      </w:r>
    </w:p>
    <w:p w14:paraId="2AC33534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{{/pins}}</w:t>
      </w:r>
    </w:p>
    <w:p w14:paraId="1DDCCFEE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{{/pin-sort}}</w:t>
      </w:r>
    </w:p>
    <w:p w14:paraId="3B218E3D" w14:textId="77777777" w:rsidR="00592702" w:rsidRPr="00506F98" w:rsidRDefault="00592702" w:rsidP="00592702">
      <w:pPr>
        <w:rPr>
          <w:rFonts w:ascii="Arial" w:hAnsi="Arial"/>
          <w:sz w:val="24"/>
          <w:szCs w:val="24"/>
          <w:lang w:val="en-US"/>
        </w:rPr>
      </w:pPr>
    </w:p>
    <w:p w14:paraId="443C9624" w14:textId="03842BF3" w:rsidR="00E76EB8" w:rsidRPr="00506F98" w:rsidRDefault="00E76EB8" w:rsidP="00592702">
      <w:pPr>
        <w:rPr>
          <w:rFonts w:ascii="Arial" w:hAnsi="Arial"/>
          <w:sz w:val="10"/>
          <w:szCs w:val="10"/>
          <w:lang w:val="en-US"/>
        </w:rPr>
      </w:pPr>
    </w:p>
    <w:sectPr w:rsidR="00E76EB8" w:rsidRPr="00506F98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3578B5" w14:textId="77777777" w:rsidR="002616F7" w:rsidRDefault="002616F7" w:rsidP="00BB7C94">
      <w:pPr>
        <w:spacing w:line="240" w:lineRule="auto"/>
      </w:pPr>
      <w:r>
        <w:separator/>
      </w:r>
    </w:p>
  </w:endnote>
  <w:endnote w:type="continuationSeparator" w:id="0">
    <w:p w14:paraId="1C16B7C2" w14:textId="77777777" w:rsidR="002616F7" w:rsidRDefault="002616F7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1E0B32E7" w:rsidR="00C36F6C" w:rsidRPr="000F5132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  <w:lang w:val="en-US"/>
      </w:rPr>
    </w:pPr>
    <w:r w:rsidRPr="000F5132">
      <w:rPr>
        <w:rFonts w:ascii="Arial" w:hAnsi="Arial"/>
        <w:sz w:val="18"/>
        <w:szCs w:val="18"/>
        <w:lang w:val="en-US"/>
      </w:rPr>
      <w:fldChar w:fldCharType="begin"/>
    </w:r>
    <w:r w:rsidRPr="000F5132">
      <w:rPr>
        <w:rFonts w:ascii="Arial" w:hAnsi="Arial"/>
        <w:sz w:val="18"/>
        <w:szCs w:val="18"/>
        <w:lang w:val="en-US"/>
      </w:rPr>
      <w:instrText xml:space="preserve"> PAGE  \* MERGEFORMAT </w:instrText>
    </w:r>
    <w:r w:rsidRPr="000F5132">
      <w:rPr>
        <w:rFonts w:ascii="Arial" w:hAnsi="Arial"/>
        <w:sz w:val="18"/>
        <w:szCs w:val="18"/>
        <w:lang w:val="en-US"/>
      </w:rPr>
      <w:fldChar w:fldCharType="separate"/>
    </w:r>
    <w:r w:rsidR="001F36A7" w:rsidRPr="000F5132">
      <w:rPr>
        <w:rFonts w:ascii="Arial" w:hAnsi="Arial"/>
        <w:noProof/>
        <w:sz w:val="18"/>
        <w:szCs w:val="18"/>
        <w:lang w:val="en-US"/>
      </w:rPr>
      <w:t>2</w:t>
    </w:r>
    <w:r w:rsidRPr="000F5132">
      <w:rPr>
        <w:rFonts w:ascii="Arial" w:hAnsi="Arial"/>
        <w:sz w:val="18"/>
        <w:szCs w:val="18"/>
        <w:lang w:val="en-US"/>
      </w:rPr>
      <w:fldChar w:fldCharType="end"/>
    </w:r>
    <w:r w:rsidRPr="000F5132">
      <w:rPr>
        <w:rFonts w:ascii="Arial" w:hAnsi="Arial"/>
        <w:sz w:val="18"/>
        <w:szCs w:val="18"/>
        <w:lang w:val="en-US"/>
      </w:rPr>
      <w:t xml:space="preserve"> </w:t>
    </w:r>
    <w:r w:rsidR="000F5132" w:rsidRPr="000F5132">
      <w:rPr>
        <w:rFonts w:ascii="Arial" w:hAnsi="Arial"/>
        <w:sz w:val="18"/>
        <w:szCs w:val="18"/>
        <w:lang w:val="en-US"/>
      </w:rPr>
      <w:t>of</w:t>
    </w:r>
    <w:r w:rsidRPr="000F5132">
      <w:rPr>
        <w:rFonts w:ascii="Arial" w:hAnsi="Arial"/>
        <w:sz w:val="18"/>
        <w:szCs w:val="18"/>
        <w:lang w:val="en-US"/>
      </w:rPr>
      <w:t xml:space="preserve"> </w:t>
    </w:r>
    <w:r w:rsidR="00D57ED0" w:rsidRPr="000F5132">
      <w:rPr>
        <w:rFonts w:ascii="Arial" w:hAnsi="Arial"/>
        <w:noProof/>
        <w:sz w:val="18"/>
        <w:szCs w:val="18"/>
        <w:lang w:val="en-US"/>
      </w:rPr>
      <w:fldChar w:fldCharType="begin"/>
    </w:r>
    <w:r w:rsidR="00D57ED0" w:rsidRPr="000F5132">
      <w:rPr>
        <w:rFonts w:ascii="Arial" w:hAnsi="Arial"/>
        <w:noProof/>
        <w:sz w:val="18"/>
        <w:szCs w:val="18"/>
        <w:lang w:val="en-US"/>
      </w:rPr>
      <w:instrText xml:space="preserve"> NUMPAGES  \* MERGEFORMAT </w:instrText>
    </w:r>
    <w:r w:rsidR="00D57ED0" w:rsidRPr="000F5132">
      <w:rPr>
        <w:rFonts w:ascii="Arial" w:hAnsi="Arial"/>
        <w:noProof/>
        <w:sz w:val="18"/>
        <w:szCs w:val="18"/>
        <w:lang w:val="en-US"/>
      </w:rPr>
      <w:fldChar w:fldCharType="separate"/>
    </w:r>
    <w:r w:rsidR="001F36A7" w:rsidRPr="000F5132">
      <w:rPr>
        <w:rFonts w:ascii="Arial" w:hAnsi="Arial"/>
        <w:noProof/>
        <w:sz w:val="18"/>
        <w:szCs w:val="18"/>
        <w:lang w:val="en-US"/>
      </w:rPr>
      <w:t>3</w:t>
    </w:r>
    <w:r w:rsidR="00D57ED0" w:rsidRPr="000F5132">
      <w:rPr>
        <w:rFonts w:ascii="Arial" w:hAnsi="Arial"/>
        <w:noProof/>
        <w:sz w:val="18"/>
        <w:szCs w:val="18"/>
        <w:lang w:val="en-US"/>
      </w:rPr>
      <w:fldChar w:fldCharType="end"/>
    </w:r>
    <w:r w:rsidRPr="000F5132">
      <w:rPr>
        <w:rFonts w:ascii="Arial" w:hAnsi="Arial"/>
        <w:sz w:val="18"/>
        <w:szCs w:val="18"/>
        <w:lang w:val="en-US"/>
      </w:rPr>
      <w:t xml:space="preserve"> </w:t>
    </w:r>
    <w:proofErr w:type="spellStart"/>
    <w:r w:rsidR="00765493">
      <w:rPr>
        <w:rFonts w:ascii="Arial" w:hAnsi="Arial"/>
        <w:sz w:val="18"/>
        <w:szCs w:val="18"/>
        <w:lang w:val="en-US"/>
      </w:rPr>
      <w:t>oldal</w:t>
    </w:r>
    <w:proofErr w:type="spellEnd"/>
  </w:p>
  <w:p w14:paraId="6B65E19A" w14:textId="77777777" w:rsidR="00C36F6C" w:rsidRPr="000F5132" w:rsidRDefault="00C36F6C">
    <w:pPr>
      <w:pStyle w:val="Fuzeile"/>
      <w:rPr>
        <w:rFonts w:ascii="Arial" w:hAnsi="Arial"/>
        <w:sz w:val="15"/>
        <w:szCs w:val="15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86C557" w14:textId="77777777" w:rsidR="002616F7" w:rsidRDefault="002616F7" w:rsidP="00BB7C94">
      <w:pPr>
        <w:spacing w:line="240" w:lineRule="auto"/>
      </w:pPr>
      <w:r>
        <w:separator/>
      </w:r>
    </w:p>
  </w:footnote>
  <w:footnote w:type="continuationSeparator" w:id="0">
    <w:p w14:paraId="6DF7B0E7" w14:textId="77777777" w:rsidR="002616F7" w:rsidRDefault="002616F7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76E29AFE" w:rsidR="00BF557A" w:rsidRPr="00B42364" w:rsidRDefault="00765493" w:rsidP="00765493">
    <w:pPr>
      <w:pStyle w:val="Kopfzeile"/>
      <w:rPr>
        <w:rFonts w:ascii="Arial" w:hAnsi="Arial"/>
        <w:sz w:val="20"/>
        <w:szCs w:val="20"/>
      </w:rPr>
    </w:pPr>
    <w:proofErr w:type="spellStart"/>
    <w:r w:rsidRPr="00F25A68">
      <w:rPr>
        <w:rFonts w:ascii="Arial" w:hAnsi="Arial"/>
      </w:rPr>
      <w:t>Dátum</w:t>
    </w:r>
    <w:proofErr w:type="spellEnd"/>
    <w:r w:rsidRPr="00B42364">
      <w:rPr>
        <w:rFonts w:ascii="Arial" w:hAnsi="Arial"/>
        <w:sz w:val="20"/>
        <w:szCs w:val="20"/>
      </w:rPr>
      <w:t>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3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0F5132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616F7"/>
    <w:rsid w:val="00283D94"/>
    <w:rsid w:val="00293842"/>
    <w:rsid w:val="002B2627"/>
    <w:rsid w:val="00315C31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2303B"/>
    <w:rsid w:val="00436447"/>
    <w:rsid w:val="00440F07"/>
    <w:rsid w:val="00487F52"/>
    <w:rsid w:val="004C1AE4"/>
    <w:rsid w:val="004E28F4"/>
    <w:rsid w:val="00501A10"/>
    <w:rsid w:val="00506F98"/>
    <w:rsid w:val="005240DD"/>
    <w:rsid w:val="005537B7"/>
    <w:rsid w:val="005563D5"/>
    <w:rsid w:val="00571F40"/>
    <w:rsid w:val="00581730"/>
    <w:rsid w:val="00592702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5493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3287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47447"/>
    <w:rsid w:val="00A76BC3"/>
    <w:rsid w:val="00A805D0"/>
    <w:rsid w:val="00A8792A"/>
    <w:rsid w:val="00AB0F8A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2899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DF3AC9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47E80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157</Words>
  <Characters>995</Characters>
  <Application>Microsoft Office Word</Application>
  <DocSecurity>0</DocSecurity>
  <Lines>8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37</cp:revision>
  <dcterms:created xsi:type="dcterms:W3CDTF">2020-12-02T13:32:00Z</dcterms:created>
  <dcterms:modified xsi:type="dcterms:W3CDTF">2023-09-27T15:11:00Z</dcterms:modified>
</cp:coreProperties>
</file>